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E5B" w:rsidRDefault="008E4E5B">
      <w:pPr>
        <w:rPr>
          <w:sz w:val="2"/>
          <w:szCs w:val="2"/>
        </w:rPr>
      </w:pPr>
      <w:r w:rsidRPr="00951FD9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8E4E5B" w:rsidRPr="00951FD9" w:rsidRDefault="008E4E5B">
      <w:pPr>
        <w:rPr>
          <w:sz w:val="2"/>
          <w:szCs w:val="2"/>
          <w:lang w:val="ru-RU"/>
        </w:rPr>
      </w:pPr>
      <w:r w:rsidRPr="00811157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951FD9">
        <w:rPr>
          <w:lang w:val="ru-RU"/>
        </w:rPr>
        <w:br w:type="page"/>
      </w:r>
    </w:p>
    <w:p w:rsidR="008E4E5B" w:rsidRDefault="008E4E5B">
      <w:pPr>
        <w:rPr>
          <w:sz w:val="2"/>
          <w:szCs w:val="2"/>
        </w:rPr>
      </w:pPr>
      <w:r w:rsidRPr="00951FD9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8E4E5B" w:rsidRPr="004444C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8E4E5B" w:rsidRPr="004444CE" w:rsidRDefault="008E4E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E4E5B" w:rsidRPr="00951FD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обучающихся представлений о биоразнообразии, его структуре и распределении в пространстве, роли в биосфере и в практической деятельности человека, современном состоянии и тенденциях изменения, биологических и социально-экономических механизмах сохранения биоразнообразия.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знаний об основных концепциях менедмента биоразнообразия и практических навыков в области проблем его сохранения;</w:t>
            </w:r>
          </w:p>
        </w:tc>
      </w:tr>
      <w:tr w:rsidR="008E4E5B" w:rsidRPr="00951FD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системного подхода к изучению биоразнообразия широким спектром научных дисциплин; понимания биоразнообразия как системы представлений о разнообразии жизни на Земле; гражданской ответственности за сохранение жизни на планете;</w:t>
            </w:r>
          </w:p>
        </w:tc>
      </w:tr>
      <w:tr w:rsidR="008E4E5B" w:rsidRPr="00951FD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методами анализа и оценки биоразнообразия на различных уровнях организации биосферы для практического применения в области экологического мониторинга, сохранения биологического разнообразия с учетом основных стратегий его восстановления, обеспечения безопасности и устойчивого взаимодействия человека с природной средой и обществом</w:t>
            </w:r>
          </w:p>
        </w:tc>
      </w:tr>
      <w:tr w:rsidR="008E4E5B" w:rsidRPr="00951FD9">
        <w:trPr>
          <w:trHeight w:hRule="exact" w:val="277"/>
        </w:trPr>
        <w:tc>
          <w:tcPr>
            <w:tcW w:w="76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E4E5B" w:rsidRPr="004444C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8E4E5B" w:rsidRPr="00951F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8E4E5B" w:rsidRPr="00951F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ГИС-технологии и статистические методы в экологии и иприродопользовании</w:t>
            </w:r>
          </w:p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проектирование и экспертиза</w:t>
            </w:r>
          </w:p>
        </w:tc>
      </w:tr>
      <w:tr w:rsidR="008E4E5B" w:rsidRPr="00951F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8E4E5B" w:rsidRPr="00951FD9">
        <w:trPr>
          <w:trHeight w:hRule="exact" w:val="277"/>
        </w:trPr>
        <w:tc>
          <w:tcPr>
            <w:tcW w:w="76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951FD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4E5B" w:rsidRPr="00951FD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ПК-6: способностью диагностировать проблемы охраны природы, разрабатывать практические рекомендации по ее охране и обеспечению устойчивого развития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E4E5B" w:rsidRPr="00951F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генезис и состояние проблемы охраны биоразнообразия в полной мере;</w:t>
            </w:r>
          </w:p>
        </w:tc>
      </w:tr>
      <w:tr w:rsidR="008E4E5B" w:rsidRPr="00951F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основы диагностики охраны биоразнообразия;</w:t>
            </w:r>
          </w:p>
        </w:tc>
      </w:tr>
      <w:tr w:rsidR="008E4E5B" w:rsidRPr="00951F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минимально необходимые основы диагностики охраны биоразнообразия;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E4E5B" w:rsidRPr="00951F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диагностировать на высоком уровне проблемы, связанные с охраной биологического разнообразия.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диагностировать (с небольшими погрешностями)  основные проблемы, связанные с охраной биологического разнообразия.</w:t>
            </w:r>
          </w:p>
        </w:tc>
      </w:tr>
      <w:tr w:rsidR="008E4E5B" w:rsidRPr="00951F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диагностировать частично проблемы, связанные с охраной биологического разнообразия.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устойчивыми навыками по разработке практических рекомендаций по охране биологического разнообразия;</w:t>
            </w:r>
          </w:p>
        </w:tc>
      </w:tr>
      <w:tr w:rsidR="008E4E5B" w:rsidRPr="00951F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навыками по разработке практических рекомендаций по охране биологического разнообразия;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минимально необходимыми навыками по разработке практических рекомендаций по охране биологического разнообразия;</w:t>
            </w:r>
          </w:p>
        </w:tc>
      </w:tr>
      <w:tr w:rsidR="008E4E5B" w:rsidRPr="00951FD9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ПК-9: способностью осуществлять организацию и управление научно-исследовательскими и научно- 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высоком уровне принципы организации и управления научно-исследовательскими, научно- производственными, научно-аналитическими работами.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хорошем уровне основном принципы организации и управления научно-исследовательскими, научно- производственными, научно-аналитическими работами.</w:t>
            </w:r>
          </w:p>
        </w:tc>
      </w:tr>
      <w:tr w:rsidR="008E4E5B" w:rsidRPr="00951FD9">
        <w:trPr>
          <w:trHeight w:hRule="exact" w:val="2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частично  принципы организации и управления научно-исследовательскими, научно-производственными,</w:t>
            </w:r>
          </w:p>
        </w:tc>
      </w:tr>
    </w:tbl>
    <w:p w:rsidR="008E4E5B" w:rsidRPr="00951FD9" w:rsidRDefault="008E4E5B">
      <w:pPr>
        <w:rPr>
          <w:sz w:val="2"/>
          <w:szCs w:val="2"/>
          <w:lang w:val="ru-RU"/>
        </w:rPr>
      </w:pPr>
      <w:r w:rsidRPr="00951FD9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5"/>
        <w:gridCol w:w="206"/>
        <w:gridCol w:w="262"/>
        <w:gridCol w:w="2981"/>
        <w:gridCol w:w="957"/>
        <w:gridCol w:w="691"/>
        <w:gridCol w:w="1109"/>
        <w:gridCol w:w="1244"/>
        <w:gridCol w:w="676"/>
        <w:gridCol w:w="402"/>
        <w:gridCol w:w="967"/>
      </w:tblGrid>
      <w:tr w:rsidR="008E4E5B" w:rsidRPr="004444C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E4E5B" w:rsidRPr="004444CE" w:rsidRDefault="008E4E5B"/>
        </w:tc>
        <w:tc>
          <w:tcPr>
            <w:tcW w:w="710" w:type="dxa"/>
          </w:tcPr>
          <w:p w:rsidR="008E4E5B" w:rsidRPr="004444CE" w:rsidRDefault="008E4E5B"/>
        </w:tc>
        <w:tc>
          <w:tcPr>
            <w:tcW w:w="1135" w:type="dxa"/>
          </w:tcPr>
          <w:p w:rsidR="008E4E5B" w:rsidRPr="004444CE" w:rsidRDefault="008E4E5B"/>
        </w:tc>
        <w:tc>
          <w:tcPr>
            <w:tcW w:w="1277" w:type="dxa"/>
          </w:tcPr>
          <w:p w:rsidR="008E4E5B" w:rsidRPr="004444CE" w:rsidRDefault="008E4E5B"/>
        </w:tc>
        <w:tc>
          <w:tcPr>
            <w:tcW w:w="710" w:type="dxa"/>
          </w:tcPr>
          <w:p w:rsidR="008E4E5B" w:rsidRPr="004444CE" w:rsidRDefault="008E4E5B"/>
        </w:tc>
        <w:tc>
          <w:tcPr>
            <w:tcW w:w="426" w:type="dxa"/>
          </w:tcPr>
          <w:p w:rsidR="008E4E5B" w:rsidRPr="004444CE" w:rsidRDefault="008E4E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E4E5B" w:rsidRPr="004444C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научно-аналитическими работами.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полной мере основы организации и управления научно-исследовательскими, научно- производственными, научно-аналитическими работами;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основном использовать  основы организации и управления научно-исследовательскими, научно- производственными, научно-аналитическими работами;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частично основы организации и управления научно-исследовательскими, научно- производственными, научно-аналитическими работами;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в полной мере основ организации и управления научно-исследовательскими, научно-производственными, научно-аналитическими работами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на базовом уровне основ организации и управления научно-исследовательскими, научно-производственными, научно-аналитическими работами;</w:t>
            </w:r>
          </w:p>
        </w:tc>
      </w:tr>
      <w:tr w:rsidR="008E4E5B" w:rsidRPr="00951FD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на начальном уровне основ организации и управления научно- исследовательскими, научно-производственными, научно-аналитическими работами;</w:t>
            </w:r>
          </w:p>
        </w:tc>
      </w:tr>
      <w:tr w:rsidR="008E4E5B" w:rsidRPr="00951FD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E4E5B" w:rsidRPr="004444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биосферные функции биоразнообразия;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классификацию биоразнообразия;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основы менеджмента сохранения биоразнообразия;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формирования биоразнообразия, его дифференциацию в географическом пространстве;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единицы оценки биоразнообразия на разных уровнях дифференциации;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пути и стратегии сохранения биоразнообразия</w:t>
            </w:r>
          </w:p>
        </w:tc>
      </w:tr>
      <w:tr w:rsidR="008E4E5B" w:rsidRPr="004444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состояние и динамику биоразнообразия на разных уровнях его дифференциации;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изменения биоразнообразия под воздействием природных и антропогенных факторов;</w:t>
            </w:r>
          </w:p>
        </w:tc>
      </w:tr>
      <w:tr w:rsidR="008E4E5B" w:rsidRPr="00951FD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информационными источниками по заданной теме, осуществлять отбор информации по теме в различных источниках; проводить реферирование, конспектирование и аннотирование научных, научно- популярных статей, пособий, книг;</w:t>
            </w:r>
          </w:p>
        </w:tc>
      </w:tr>
      <w:tr w:rsidR="008E4E5B" w:rsidRPr="00951F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 различных формах групповой работы, дискуссиях, семинарах.</w:t>
            </w:r>
          </w:p>
        </w:tc>
      </w:tr>
      <w:tr w:rsidR="008E4E5B" w:rsidRPr="004444C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представлениями о роли биоразнообразия в медико-биологической и экологической сфере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методик контроля состояния биоразнообразия</w:t>
            </w:r>
          </w:p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идентификации и описания биологического разнообразия, его анализа и оценки на разных уровнях организации биосферы, мониторинга и охраны биоразнообразия.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поиска и подбора информации по проблемам менеджмента биоразнообразия в сети Интернет</w:t>
            </w:r>
          </w:p>
        </w:tc>
      </w:tr>
      <w:tr w:rsidR="008E4E5B" w:rsidRPr="00951FD9">
        <w:trPr>
          <w:trHeight w:hRule="exact" w:val="277"/>
        </w:trPr>
        <w:tc>
          <w:tcPr>
            <w:tcW w:w="76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E4E5B" w:rsidRPr="004444C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8E4E5B" w:rsidRPr="00951F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Концептуальные основы менеджмента биологического разнообразия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4444C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Биоразнообразие как природный ресурс.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 Л3.2 Л3.3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направления  антропогенного воздействия на биоразразнообразие.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Вымирание видов и экономика: утрата ценностей.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 Л3.2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</w:tbl>
    <w:p w:rsidR="008E4E5B" w:rsidRDefault="008E4E5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6"/>
        <w:gridCol w:w="3470"/>
        <w:gridCol w:w="910"/>
        <w:gridCol w:w="670"/>
        <w:gridCol w:w="1063"/>
        <w:gridCol w:w="1234"/>
        <w:gridCol w:w="659"/>
        <w:gridCol w:w="379"/>
        <w:gridCol w:w="929"/>
      </w:tblGrid>
      <w:tr w:rsidR="008E4E5B" w:rsidRPr="004444C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8E4E5B" w:rsidRPr="004444CE" w:rsidRDefault="008E4E5B"/>
        </w:tc>
        <w:tc>
          <w:tcPr>
            <w:tcW w:w="710" w:type="dxa"/>
          </w:tcPr>
          <w:p w:rsidR="008E4E5B" w:rsidRPr="004444CE" w:rsidRDefault="008E4E5B"/>
        </w:tc>
        <w:tc>
          <w:tcPr>
            <w:tcW w:w="1135" w:type="dxa"/>
          </w:tcPr>
          <w:p w:rsidR="008E4E5B" w:rsidRPr="004444CE" w:rsidRDefault="008E4E5B"/>
        </w:tc>
        <w:tc>
          <w:tcPr>
            <w:tcW w:w="1277" w:type="dxa"/>
          </w:tcPr>
          <w:p w:rsidR="008E4E5B" w:rsidRPr="004444CE" w:rsidRDefault="008E4E5B"/>
        </w:tc>
        <w:tc>
          <w:tcPr>
            <w:tcW w:w="710" w:type="dxa"/>
          </w:tcPr>
          <w:p w:rsidR="008E4E5B" w:rsidRPr="004444CE" w:rsidRDefault="008E4E5B"/>
        </w:tc>
        <w:tc>
          <w:tcPr>
            <w:tcW w:w="426" w:type="dxa"/>
          </w:tcPr>
          <w:p w:rsidR="008E4E5B" w:rsidRPr="004444CE" w:rsidRDefault="008E4E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E4E5B" w:rsidRPr="004444CE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 информации и создание кейсов, связанных с последствиями антропогенного воздействия на биоразнообразие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сохранения биоразнообразия.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Экономические, финансовые, юридические механизмы сохранения биоразнообразия. Экономическая оценка биоресурсов и биоразнообразия. Основы денежной оценки живых ресурсов. 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Л2.4Л3.2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951FD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Мониторинг и менеджмент биоразнообразия, проблемы, пути и стратегии его сохранения.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4444C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Научные основы мониторинга и менеджмента биологического разнообразия. 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Геоинформационные системы – интегрирующее ядро мониторинговой системы биоразнообразия.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 Л3.3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по составлению глоссария и перечня персоналий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Л2.3Л3.2 Л3.3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Региональный опыт мониторинга биоразнообразия и управления процессом его сохранения и восстановления.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 Л3.2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Международный опыт менеджмента биоразнообразия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 Л3.3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презентаций об успешных проектах  менеджмента биоразнообразия на международном, национальном и региональном уровнях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 Л3.2 Л3.3</w:t>
            </w:r>
          </w:p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4444CE">
        <w:trPr>
          <w:trHeight w:hRule="exact" w:val="277"/>
        </w:trPr>
        <w:tc>
          <w:tcPr>
            <w:tcW w:w="993" w:type="dxa"/>
          </w:tcPr>
          <w:p w:rsidR="008E4E5B" w:rsidRPr="004444CE" w:rsidRDefault="008E4E5B"/>
        </w:tc>
        <w:tc>
          <w:tcPr>
            <w:tcW w:w="3687" w:type="dxa"/>
          </w:tcPr>
          <w:p w:rsidR="008E4E5B" w:rsidRPr="004444CE" w:rsidRDefault="008E4E5B"/>
        </w:tc>
        <w:tc>
          <w:tcPr>
            <w:tcW w:w="851" w:type="dxa"/>
          </w:tcPr>
          <w:p w:rsidR="008E4E5B" w:rsidRPr="004444CE" w:rsidRDefault="008E4E5B"/>
        </w:tc>
        <w:tc>
          <w:tcPr>
            <w:tcW w:w="710" w:type="dxa"/>
          </w:tcPr>
          <w:p w:rsidR="008E4E5B" w:rsidRPr="004444CE" w:rsidRDefault="008E4E5B"/>
        </w:tc>
        <w:tc>
          <w:tcPr>
            <w:tcW w:w="1135" w:type="dxa"/>
          </w:tcPr>
          <w:p w:rsidR="008E4E5B" w:rsidRPr="004444CE" w:rsidRDefault="008E4E5B"/>
        </w:tc>
        <w:tc>
          <w:tcPr>
            <w:tcW w:w="1277" w:type="dxa"/>
          </w:tcPr>
          <w:p w:rsidR="008E4E5B" w:rsidRPr="004444CE" w:rsidRDefault="008E4E5B"/>
        </w:tc>
        <w:tc>
          <w:tcPr>
            <w:tcW w:w="710" w:type="dxa"/>
          </w:tcPr>
          <w:p w:rsidR="008E4E5B" w:rsidRPr="004444CE" w:rsidRDefault="008E4E5B"/>
        </w:tc>
        <w:tc>
          <w:tcPr>
            <w:tcW w:w="426" w:type="dxa"/>
          </w:tcPr>
          <w:p w:rsidR="008E4E5B" w:rsidRPr="004444CE" w:rsidRDefault="008E4E5B"/>
        </w:tc>
        <w:tc>
          <w:tcPr>
            <w:tcW w:w="993" w:type="dxa"/>
          </w:tcPr>
          <w:p w:rsidR="008E4E5B" w:rsidRPr="004444CE" w:rsidRDefault="008E4E5B"/>
        </w:tc>
      </w:tr>
      <w:tr w:rsidR="008E4E5B" w:rsidRPr="004444C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E4E5B" w:rsidRPr="004444CE">
        <w:trPr>
          <w:trHeight w:hRule="exact" w:val="19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наука о биологическом разнообразии. Этапы формирования науки. Современные направления в ее развитии.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и уровни биоразнообразия.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Закономерности видового 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распределения биоразнообразия на планете.</w:t>
            </w:r>
          </w:p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Понятие о скрытом биоразнообразии.</w:t>
            </w:r>
          </w:p>
        </w:tc>
      </w:tr>
    </w:tbl>
    <w:p w:rsidR="008E4E5B" w:rsidRDefault="008E4E5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2"/>
        <w:gridCol w:w="1912"/>
        <w:gridCol w:w="1825"/>
        <w:gridCol w:w="3137"/>
        <w:gridCol w:w="1677"/>
        <w:gridCol w:w="997"/>
      </w:tblGrid>
      <w:tr w:rsidR="008E4E5B" w:rsidRPr="004444C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E4E5B" w:rsidRPr="004444CE" w:rsidRDefault="008E4E5B"/>
        </w:tc>
        <w:tc>
          <w:tcPr>
            <w:tcW w:w="1702" w:type="dxa"/>
          </w:tcPr>
          <w:p w:rsidR="008E4E5B" w:rsidRPr="004444CE" w:rsidRDefault="008E4E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E4E5B" w:rsidRPr="00951FD9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Влияние катастроф и циклического развития на биоразнообразие.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биоразнообразия в жизни человека.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Темпы исчезновения биоразнообразия.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Влияние инвазивных видов на биоразнообразие.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Проблема утраты генетического разнообразия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Измерение и оценка биологического 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Индексы биоразнообразия.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Анализ бета-разнообразия: сравнение, сходство, соответствие сообществ.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Гамма-разнообразие наземных экосистем.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Измерение ландшафтного 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Научные основы мониторинга биологического разнообразия.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Биоразнообразие и экономика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Экономические и финансовые механизмы сохранения биоразнообразия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Практические подходы к оценке биоразнообразия и природных ресурсов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Опыт экономической оценки живых природных ресурсов в регионах России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Правовые и законодательные основы сохранения биоразнообразия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Состояние биоразнообразия Нижегородской области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Редкие виды живых организмов Нижегородской области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Международные договоры России о защите окружающей среды и сохранении биоразнообразия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творческие задания, отчеты о выполнении практических работ</w:t>
            </w:r>
          </w:p>
        </w:tc>
      </w:tr>
      <w:tr w:rsidR="008E4E5B" w:rsidRPr="00951FD9">
        <w:trPr>
          <w:trHeight w:hRule="exact" w:val="277"/>
        </w:trPr>
        <w:tc>
          <w:tcPr>
            <w:tcW w:w="710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E4E5B" w:rsidRPr="004444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4E5B" w:rsidRPr="00951FD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Степановских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Биологическая экология: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=119176</w:t>
            </w:r>
          </w:p>
        </w:tc>
      </w:tr>
      <w:tr w:rsidR="008E4E5B" w:rsidRPr="00951FD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Простаков Н. И., Голуб В.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Издательский дом ВГУ, 2014,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=441605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E4E5B" w:rsidRPr="004444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4E5B" w:rsidRPr="004444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и методы сохранения биологического разнообразия: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2011</w:t>
            </w:r>
          </w:p>
        </w:tc>
      </w:tr>
      <w:tr w:rsidR="008E4E5B" w:rsidRPr="00951FD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 В.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Геогеномика. Организация геносферы: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Минск: Белорусская наука, 2009,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=86661</w:t>
            </w:r>
          </w:p>
        </w:tc>
      </w:tr>
      <w:tr w:rsidR="008E4E5B" w:rsidRPr="00951FD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Шимова О. С., Байчоров В. М., Лопачук О. Н., Старостина И. А., Шимова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эффективность мероприятий по сохранению биологического разнообразия: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Минск: Белорусская наука, 2010,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=142354</w:t>
            </w:r>
          </w:p>
        </w:tc>
      </w:tr>
      <w:tr w:rsidR="008E4E5B" w:rsidRPr="00951FD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Пушкин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биоразнообразия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=272968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E4E5B" w:rsidRPr="004444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4E5B" w:rsidRPr="004444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Кладовые солнца: растения и животные болот: [фотоальбом]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2011</w:t>
            </w:r>
          </w:p>
        </w:tc>
      </w:tr>
      <w:tr w:rsidR="008E4E5B" w:rsidRPr="004444C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Степи Нижегородской области: Фотоальбом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Дронт, 2015</w:t>
            </w:r>
          </w:p>
        </w:tc>
      </w:tr>
    </w:tbl>
    <w:p w:rsidR="008E4E5B" w:rsidRDefault="008E4E5B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8"/>
        <w:gridCol w:w="1882"/>
        <w:gridCol w:w="1810"/>
        <w:gridCol w:w="3110"/>
        <w:gridCol w:w="1674"/>
        <w:gridCol w:w="996"/>
      </w:tblGrid>
      <w:tr w:rsidR="008E4E5B" w:rsidRPr="004444C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8E4E5B" w:rsidRPr="004444CE" w:rsidRDefault="008E4E5B"/>
        </w:tc>
        <w:tc>
          <w:tcPr>
            <w:tcW w:w="1702" w:type="dxa"/>
          </w:tcPr>
          <w:p w:rsidR="008E4E5B" w:rsidRPr="004444CE" w:rsidRDefault="008E4E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444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E4E5B" w:rsidRPr="004444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4E5B" w:rsidRPr="00951FD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Колчанов Н. А., Шумный В. К., Шокин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Биоразнообразие и динамика экосистем: информационные технологии и моделирование: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отделение Российской академии наук, 2006,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=97872</w:t>
            </w: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E4E5B" w:rsidRPr="00951F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Учебники по биоразнообразию издательства МГУ</w:t>
            </w:r>
          </w:p>
        </w:tc>
      </w:tr>
      <w:tr w:rsidR="008E4E5B" w:rsidRPr="00951F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биоразнообразия природных экосистем России</w:t>
            </w:r>
          </w:p>
        </w:tc>
      </w:tr>
      <w:tr w:rsidR="008E4E5B" w:rsidRPr="00951F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 по экосистемам Евразии, Северной и Южной Америки, Африки и Австралии</w:t>
            </w:r>
          </w:p>
        </w:tc>
      </w:tr>
      <w:tr w:rsidR="008E4E5B" w:rsidRPr="004444C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 ГЭФ "Сохранение биоразнообразия"</w:t>
            </w:r>
          </w:p>
        </w:tc>
      </w:tr>
      <w:tr w:rsidR="008E4E5B" w:rsidRPr="00951F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Национальный план действий по сохранению биоразнообразия</w:t>
            </w:r>
          </w:p>
        </w:tc>
      </w:tr>
      <w:tr w:rsidR="008E4E5B" w:rsidRPr="00951FD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по живой природе и биоразнообразию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E4E5B" w:rsidRPr="004444C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8E4E5B" w:rsidRPr="004444C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vart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gef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учебники по биоразнообразию издательства МГУ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biodiv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состояние биоразнообразия природных экосистем России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dbsoil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базы данных по экосистемам Евразии, Северной и Южной Америки, Африки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biodiv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проект ГЭФ «Сохранение биоразнообразия»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vart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gef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национальный план действий по сохранению биоразнообразия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aha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biodiv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npd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информационные ресурсы по живой природе и биоразнообразию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aha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wab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Россия как система (веб-атлас)</w:t>
            </w:r>
          </w:p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db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dot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Проект по изучению биоразнообразия «Поставь свою точку на карте!»</w:t>
            </w:r>
          </w:p>
        </w:tc>
      </w:tr>
      <w:tr w:rsidR="008E4E5B" w:rsidRPr="00951FD9">
        <w:trPr>
          <w:trHeight w:hRule="exact" w:val="277"/>
        </w:trPr>
        <w:tc>
          <w:tcPr>
            <w:tcW w:w="710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E5B" w:rsidRPr="00951FD9" w:rsidRDefault="008E4E5B">
            <w:pPr>
              <w:rPr>
                <w:lang w:val="ru-RU"/>
              </w:rPr>
            </w:pPr>
          </w:p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8E4E5B" w:rsidRPr="004444C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/>
        </w:tc>
      </w:tr>
      <w:tr w:rsidR="008E4E5B" w:rsidRPr="00951F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8E4E5B" w:rsidRPr="00951F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E4E5B" w:rsidRPr="004444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4444CE" w:rsidRDefault="008E4E5B">
            <w:pPr>
              <w:spacing w:after="0" w:line="240" w:lineRule="auto"/>
              <w:rPr>
                <w:sz w:val="19"/>
                <w:szCs w:val="19"/>
              </w:rPr>
            </w:pP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8E4E5B" w:rsidRPr="004444CE">
        <w:trPr>
          <w:trHeight w:hRule="exact" w:val="277"/>
        </w:trPr>
        <w:tc>
          <w:tcPr>
            <w:tcW w:w="710" w:type="dxa"/>
          </w:tcPr>
          <w:p w:rsidR="008E4E5B" w:rsidRPr="004444CE" w:rsidRDefault="008E4E5B"/>
        </w:tc>
        <w:tc>
          <w:tcPr>
            <w:tcW w:w="1986" w:type="dxa"/>
          </w:tcPr>
          <w:p w:rsidR="008E4E5B" w:rsidRPr="004444CE" w:rsidRDefault="008E4E5B"/>
        </w:tc>
        <w:tc>
          <w:tcPr>
            <w:tcW w:w="1986" w:type="dxa"/>
          </w:tcPr>
          <w:p w:rsidR="008E4E5B" w:rsidRPr="004444CE" w:rsidRDefault="008E4E5B"/>
        </w:tc>
        <w:tc>
          <w:tcPr>
            <w:tcW w:w="3403" w:type="dxa"/>
          </w:tcPr>
          <w:p w:rsidR="008E4E5B" w:rsidRPr="004444CE" w:rsidRDefault="008E4E5B"/>
        </w:tc>
        <w:tc>
          <w:tcPr>
            <w:tcW w:w="1702" w:type="dxa"/>
          </w:tcPr>
          <w:p w:rsidR="008E4E5B" w:rsidRPr="004444CE" w:rsidRDefault="008E4E5B"/>
        </w:tc>
        <w:tc>
          <w:tcPr>
            <w:tcW w:w="993" w:type="dxa"/>
          </w:tcPr>
          <w:p w:rsidR="008E4E5B" w:rsidRPr="004444CE" w:rsidRDefault="008E4E5B"/>
        </w:tc>
      </w:tr>
      <w:tr w:rsidR="008E4E5B" w:rsidRPr="00951F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E4E5B" w:rsidRPr="00951FD9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Бакка С.В., Киселева Н.Ю. Пути и методы сохранения биологического разнообразия. Нижний Новгород, 2011. 48 с.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4E5B" w:rsidRPr="00951FD9" w:rsidRDefault="008E4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444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51F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8E4E5B" w:rsidRPr="00951FD9" w:rsidRDefault="008E4E5B">
      <w:pPr>
        <w:rPr>
          <w:lang w:val="ru-RU"/>
        </w:rPr>
      </w:pPr>
    </w:p>
    <w:sectPr w:rsidR="008E4E5B" w:rsidRPr="00951FD9" w:rsidSect="00012A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12A63"/>
    <w:rsid w:val="0002418B"/>
    <w:rsid w:val="001F0BC7"/>
    <w:rsid w:val="004444CE"/>
    <w:rsid w:val="00811157"/>
    <w:rsid w:val="008E4E5B"/>
    <w:rsid w:val="00951FD9"/>
    <w:rsid w:val="00D31453"/>
    <w:rsid w:val="00E209E2"/>
    <w:rsid w:val="00EB2E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2A63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2186</Words>
  <Characters>12463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МЭП-18_plx_Менеджмент сохранения биоразнообразия_</dc:title>
  <dc:subject/>
  <dc:creator>FastReport.NET</dc:creator>
  <cp:keywords/>
  <dc:description/>
  <cp:lastModifiedBy>Козлов А.В.</cp:lastModifiedBy>
  <cp:revision>2</cp:revision>
  <dcterms:created xsi:type="dcterms:W3CDTF">2019-08-27T18:33:00Z</dcterms:created>
  <dcterms:modified xsi:type="dcterms:W3CDTF">2019-08-27T18:34:00Z</dcterms:modified>
</cp:coreProperties>
</file>